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3742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3742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7374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7374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7374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7374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7374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737428">
        <w:rPr>
          <w:b w:val="0"/>
        </w:rPr>
        <w:t xml:space="preserve"> 13А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737428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737428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737428" w:rsidRPr="00737428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737428" w:rsidRPr="00737428">
        <w:rPr>
          <w:rStyle w:val="aa"/>
        </w:rPr>
        <w:t>13;  13А, 14А (13А), 15А (13А), 16А (13А), 17А (13А), 18А (13А), 19А (13А), 20А (13А), 21А (13А), 22А (13А), 23А (13А), 24А (13А), 25А (13А)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737428" w:rsidRPr="0073742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737428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737428" w:rsidP="0098630F">
            <w:pPr>
              <w:jc w:val="center"/>
            </w:pPr>
            <w:r>
              <w:t>13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737428" w:rsidP="00145419">
            <w:pPr>
              <w:jc w:val="center"/>
            </w:pPr>
            <w:r>
              <w:t>12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737428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737428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737428" w:rsidP="0098630F">
            <w:pPr>
              <w:jc w:val="center"/>
            </w:pPr>
            <w:r>
              <w:t>203-597-167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182-516-554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185-587-375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181-832-835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186-348-582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182-935-841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182-101-546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183-955-307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181-823-004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182-101-548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184-833-237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182-101-547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  <w:tr w:rsidR="00737428" w:rsidTr="000860ED">
        <w:tc>
          <w:tcPr>
            <w:tcW w:w="6345" w:type="dxa"/>
            <w:tcBorders>
              <w:right w:val="single" w:sz="4" w:space="0" w:color="auto"/>
            </w:tcBorders>
          </w:tcPr>
          <w:p w:rsidR="00737428" w:rsidRDefault="00737428" w:rsidP="0098630F">
            <w:pPr>
              <w:jc w:val="center"/>
            </w:pPr>
            <w:r>
              <w:t>183-225-306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428" w:rsidRDefault="00737428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737428" w:rsidRPr="00737428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737428" w:rsidRPr="00737428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67A9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67A9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67A9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67A9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767A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67A9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767A9C" w:rsidRPr="00767A9C">
        <w:rPr>
          <w:i/>
          <w:u w:val="single"/>
        </w:rPr>
        <w:t>1. Рекомендации по улучшению условий труда: не требуются</w:t>
      </w:r>
      <w:r w:rsidR="00767A9C" w:rsidRPr="00767A9C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F62B52" w:rsidRPr="00F62B52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37428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37428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3742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7374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3742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37428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7374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3742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67A9C" w:rsidTr="00767A9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67A9C" w:rsidRDefault="00767A9C" w:rsidP="003C5C39">
            <w:pPr>
              <w:pStyle w:val="a8"/>
            </w:pPr>
            <w:r w:rsidRPr="00767A9C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67A9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67A9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67A9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67A9C" w:rsidRDefault="00767A9C" w:rsidP="003C5C39">
            <w:pPr>
              <w:pStyle w:val="a8"/>
            </w:pPr>
            <w:r w:rsidRPr="00767A9C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67A9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67A9C" w:rsidRDefault="00F62B52" w:rsidP="003C5C39">
            <w:pPr>
              <w:pStyle w:val="a8"/>
            </w:pPr>
            <w:r>
              <w:t>26.11.2020</w:t>
            </w:r>
          </w:p>
        </w:tc>
      </w:tr>
      <w:tr w:rsidR="00EF07A3" w:rsidRPr="00767A9C" w:rsidTr="00767A9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67A9C" w:rsidRDefault="00767A9C" w:rsidP="003C5C39">
            <w:pPr>
              <w:pStyle w:val="a8"/>
              <w:rPr>
                <w:b/>
                <w:vertAlign w:val="superscript"/>
              </w:rPr>
            </w:pPr>
            <w:r w:rsidRPr="00767A9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67A9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67A9C" w:rsidRDefault="00767A9C" w:rsidP="00EF07A3">
            <w:pPr>
              <w:pStyle w:val="a8"/>
              <w:rPr>
                <w:b/>
                <w:vertAlign w:val="superscript"/>
              </w:rPr>
            </w:pPr>
            <w:r w:rsidRPr="00767A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67A9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67A9C" w:rsidRDefault="00767A9C" w:rsidP="00EF07A3">
            <w:pPr>
              <w:pStyle w:val="a8"/>
              <w:rPr>
                <w:b/>
                <w:vertAlign w:val="superscript"/>
              </w:rPr>
            </w:pPr>
            <w:r w:rsidRPr="00767A9C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67A9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67A9C" w:rsidRDefault="00767A9C" w:rsidP="00EF07A3">
            <w:pPr>
              <w:pStyle w:val="a8"/>
              <w:rPr>
                <w:vertAlign w:val="superscript"/>
              </w:rPr>
            </w:pPr>
            <w:r w:rsidRPr="00767A9C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37428" w:rsidP="004E51DC">
            <w:pPr>
              <w:pStyle w:val="a8"/>
            </w:pPr>
            <w:r>
              <w:t>Бабич Иванна Ивановна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73742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Бойко Лариса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Приходько Лилия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Шевченко Анна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Щербакова Анастасия Антоновна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Петухова Валентина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Горбунова Галина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Кучарская Дарья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Жарко Юлия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Пошлякова Инна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Герасименко Ольга Адамовна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Якименко Евгений Валентинович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EF07A3">
            <w:pPr>
              <w:pStyle w:val="a8"/>
            </w:pPr>
            <w:r>
              <w:t>Моцарь Наталья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428" w:rsidRPr="00737428" w:rsidRDefault="00737428" w:rsidP="004E51DC">
            <w:pPr>
              <w:pStyle w:val="a8"/>
            </w:pPr>
          </w:p>
        </w:tc>
      </w:tr>
      <w:tr w:rsidR="00737428" w:rsidRPr="00737428" w:rsidTr="007374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428" w:rsidRPr="00737428" w:rsidRDefault="00737428" w:rsidP="00EF07A3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428" w:rsidRPr="00737428" w:rsidRDefault="00737428" w:rsidP="004E51DC">
            <w:pPr>
              <w:pStyle w:val="a8"/>
              <w:rPr>
                <w:vertAlign w:val="superscript"/>
              </w:rPr>
            </w:pPr>
            <w:r w:rsidRPr="00737428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7374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62B5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62B52" w:rsidRPr="00F62B5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13А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3А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EEA8301BD9A0455CBF32CF05F02E933A"/>
    <w:docVar w:name="rm_id" w:val="13"/>
    <w:docVar w:name="rm_name" w:val="                                          "/>
    <w:docVar w:name="rm_number" w:val=" 13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4F4FE0"/>
    <w:rsid w:val="00510595"/>
    <w:rsid w:val="00563E94"/>
    <w:rsid w:val="00576095"/>
    <w:rsid w:val="005A3A36"/>
    <w:rsid w:val="005B466C"/>
    <w:rsid w:val="005B7FE8"/>
    <w:rsid w:val="005C0A9A"/>
    <w:rsid w:val="005C3FC0"/>
    <w:rsid w:val="005F6B08"/>
    <w:rsid w:val="0069682B"/>
    <w:rsid w:val="006C28B3"/>
    <w:rsid w:val="007049EB"/>
    <w:rsid w:val="00706872"/>
    <w:rsid w:val="00710271"/>
    <w:rsid w:val="00717C9F"/>
    <w:rsid w:val="00737428"/>
    <w:rsid w:val="00745D40"/>
    <w:rsid w:val="007462E1"/>
    <w:rsid w:val="0076042D"/>
    <w:rsid w:val="007657D5"/>
    <w:rsid w:val="00767A9C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62B5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2020-11-20T08:07:00Z</dcterms:created>
  <dcterms:modified xsi:type="dcterms:W3CDTF">2020-11-27T04:51:00Z</dcterms:modified>
</cp:coreProperties>
</file>